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C75" w:rsidRDefault="00D70C75" w:rsidP="0074189C">
      <w:pPr>
        <w:tabs>
          <w:tab w:val="left" w:pos="3675"/>
        </w:tabs>
        <w:ind w:left="11482"/>
        <w:rPr>
          <w:sz w:val="24"/>
          <w:szCs w:val="24"/>
        </w:rPr>
      </w:pPr>
      <w:r w:rsidRPr="00B7032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№</w:t>
      </w:r>
      <w:r w:rsidRPr="00B70327">
        <w:rPr>
          <w:sz w:val="24"/>
          <w:szCs w:val="24"/>
        </w:rPr>
        <w:t xml:space="preserve">2 </w:t>
      </w:r>
    </w:p>
    <w:p w:rsidR="00D70C75" w:rsidRPr="00B70327" w:rsidRDefault="00D70C75" w:rsidP="0074189C">
      <w:pPr>
        <w:ind w:left="11482"/>
        <w:rPr>
          <w:sz w:val="24"/>
          <w:szCs w:val="24"/>
        </w:rPr>
      </w:pPr>
      <w:r>
        <w:rPr>
          <w:sz w:val="24"/>
          <w:szCs w:val="24"/>
        </w:rPr>
        <w:t xml:space="preserve">к муниципальной программе </w:t>
      </w:r>
    </w:p>
    <w:p w:rsidR="00D70C75" w:rsidRDefault="00D70C75" w:rsidP="007F7F43">
      <w:pPr>
        <w:tabs>
          <w:tab w:val="left" w:pos="3675"/>
        </w:tabs>
        <w:jc w:val="right"/>
        <w:rPr>
          <w:b/>
          <w:sz w:val="24"/>
          <w:szCs w:val="24"/>
        </w:rPr>
      </w:pPr>
    </w:p>
    <w:p w:rsidR="00D70C75" w:rsidRDefault="00D70C75" w:rsidP="005A62FF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</w:p>
    <w:p w:rsidR="00D70C75" w:rsidRDefault="00D70C75" w:rsidP="005A62FF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</w:p>
    <w:p w:rsidR="00D70C75" w:rsidRDefault="00D70C75" w:rsidP="005A62FF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6B63BB">
        <w:rPr>
          <w:b/>
          <w:sz w:val="24"/>
          <w:szCs w:val="24"/>
        </w:rPr>
        <w:t>Паспорт подпрограммы</w:t>
      </w:r>
      <w:r>
        <w:rPr>
          <w:b/>
          <w:sz w:val="24"/>
          <w:szCs w:val="24"/>
        </w:rPr>
        <w:t xml:space="preserve">2 </w:t>
      </w:r>
      <w:r w:rsidRPr="006B63BB">
        <w:rPr>
          <w:b/>
          <w:sz w:val="24"/>
          <w:szCs w:val="24"/>
        </w:rPr>
        <w:t xml:space="preserve"> «</w:t>
      </w:r>
      <w:r w:rsidRPr="00601F67">
        <w:rPr>
          <w:b/>
          <w:sz w:val="24"/>
          <w:szCs w:val="24"/>
        </w:rPr>
        <w:t>Ремонт муниципальных автомобильных дорог в городском округе Электросталь Московской области</w:t>
      </w:r>
      <w:r w:rsidRPr="006B63BB">
        <w:rPr>
          <w:b/>
          <w:sz w:val="24"/>
          <w:szCs w:val="24"/>
        </w:rPr>
        <w:t xml:space="preserve">» </w:t>
      </w:r>
    </w:p>
    <w:p w:rsidR="00D70C75" w:rsidRDefault="00D70C75" w:rsidP="005A6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E89">
        <w:rPr>
          <w:rFonts w:ascii="Times New Roman" w:hAnsi="Times New Roman" w:cs="Times New Roman"/>
          <w:b/>
          <w:sz w:val="24"/>
          <w:szCs w:val="24"/>
        </w:rPr>
        <w:t>на 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F84E89">
        <w:rPr>
          <w:rFonts w:ascii="Times New Roman" w:hAnsi="Times New Roman" w:cs="Times New Roman"/>
          <w:b/>
          <w:sz w:val="24"/>
          <w:szCs w:val="24"/>
        </w:rPr>
        <w:t>-20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F84E89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D70C75" w:rsidRPr="00F84E89" w:rsidRDefault="00D70C75" w:rsidP="005A6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2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54"/>
        <w:gridCol w:w="2002"/>
        <w:gridCol w:w="3103"/>
        <w:gridCol w:w="1446"/>
        <w:gridCol w:w="1160"/>
        <w:gridCol w:w="1249"/>
        <w:gridCol w:w="1310"/>
        <w:gridCol w:w="1335"/>
        <w:gridCol w:w="1719"/>
      </w:tblGrid>
      <w:tr w:rsidR="00D70C75" w:rsidRPr="0040290F" w:rsidTr="00D438E2">
        <w:trPr>
          <w:trHeight w:val="590"/>
        </w:trPr>
        <w:tc>
          <w:tcPr>
            <w:tcW w:w="66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70C75" w:rsidRPr="0040290F" w:rsidRDefault="00D70C75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</w:t>
            </w:r>
          </w:p>
        </w:tc>
        <w:tc>
          <w:tcPr>
            <w:tcW w:w="4332" w:type="pct"/>
            <w:gridSpan w:val="8"/>
          </w:tcPr>
          <w:p w:rsidR="00D70C75" w:rsidRPr="00677192" w:rsidRDefault="00D70C75" w:rsidP="005A62FF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Комитет по строительству, благоустройству, дорожному хозяйству</w:t>
            </w:r>
          </w:p>
        </w:tc>
      </w:tr>
      <w:tr w:rsidR="00D70C75" w:rsidRPr="0040290F" w:rsidTr="00D438E2">
        <w:trPr>
          <w:trHeight w:val="656"/>
        </w:trPr>
        <w:tc>
          <w:tcPr>
            <w:tcW w:w="668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70C75" w:rsidRPr="0040290F" w:rsidRDefault="00D70C75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Источники фина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сирования подпр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граммы по годам реализации и гла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ным распорядит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лям бюджетных средств, в том чи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ле по годам:</w:t>
            </w:r>
          </w:p>
        </w:tc>
        <w:tc>
          <w:tcPr>
            <w:tcW w:w="651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70C75" w:rsidRPr="0040290F" w:rsidRDefault="00D70C75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Главный распор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дитель бюдже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ных средств</w:t>
            </w:r>
          </w:p>
        </w:tc>
        <w:tc>
          <w:tcPr>
            <w:tcW w:w="1009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40290F" w:rsidRDefault="00D70C75" w:rsidP="007374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72" w:type="pct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70C75" w:rsidRPr="0040290F" w:rsidRDefault="00D70C75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D70C75" w:rsidRPr="0040290F" w:rsidTr="00D438E2">
        <w:trPr>
          <w:trHeight w:val="315"/>
        </w:trPr>
        <w:tc>
          <w:tcPr>
            <w:tcW w:w="66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70C75" w:rsidRPr="0040290F" w:rsidRDefault="00D70C75" w:rsidP="005A62FF">
            <w:pPr>
              <w:rPr>
                <w:sz w:val="24"/>
                <w:szCs w:val="24"/>
              </w:rPr>
            </w:pPr>
          </w:p>
        </w:tc>
        <w:tc>
          <w:tcPr>
            <w:tcW w:w="651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70C75" w:rsidRPr="0040290F" w:rsidRDefault="00D70C75" w:rsidP="005A62FF">
            <w:pPr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70C75" w:rsidRPr="0040290F" w:rsidRDefault="00D70C75" w:rsidP="005A62FF">
            <w:pPr>
              <w:rPr>
                <w:sz w:val="24"/>
                <w:szCs w:val="24"/>
              </w:rPr>
            </w:pPr>
          </w:p>
        </w:tc>
        <w:tc>
          <w:tcPr>
            <w:tcW w:w="47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40290F" w:rsidRDefault="00D70C75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40290F" w:rsidRDefault="00D70C75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0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40290F" w:rsidRDefault="00D70C75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2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40290F" w:rsidRDefault="00D70C75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34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40290F" w:rsidRDefault="00D70C75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40290F" w:rsidRDefault="00D70C75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D70C75" w:rsidRPr="0040290F" w:rsidTr="0057777F">
        <w:trPr>
          <w:trHeight w:val="1116"/>
        </w:trPr>
        <w:tc>
          <w:tcPr>
            <w:tcW w:w="66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70C75" w:rsidRPr="0040290F" w:rsidRDefault="00D70C75" w:rsidP="005A62FF">
            <w:pPr>
              <w:rPr>
                <w:sz w:val="24"/>
                <w:szCs w:val="24"/>
              </w:rPr>
            </w:pPr>
          </w:p>
        </w:tc>
        <w:tc>
          <w:tcPr>
            <w:tcW w:w="651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70C75" w:rsidRPr="00677192" w:rsidRDefault="00D70C75" w:rsidP="005A62FF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Комитет по стро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тельству, благоу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тройству, доро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ному хозяйству</w:t>
            </w:r>
          </w:p>
        </w:tc>
        <w:tc>
          <w:tcPr>
            <w:tcW w:w="1009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70C75" w:rsidRPr="0040290F" w:rsidRDefault="00D70C75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D70C75" w:rsidRPr="0040290F" w:rsidRDefault="00D70C75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7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 w:rsidP="00E841D9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46 972,05</w:t>
            </w:r>
          </w:p>
        </w:tc>
        <w:tc>
          <w:tcPr>
            <w:tcW w:w="3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 w:rsidP="00AD3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266 359,79</w:t>
            </w:r>
          </w:p>
        </w:tc>
        <w:tc>
          <w:tcPr>
            <w:tcW w:w="40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 w:rsidP="00EB18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120 500,00</w:t>
            </w:r>
          </w:p>
        </w:tc>
        <w:tc>
          <w:tcPr>
            <w:tcW w:w="42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33 000,00</w:t>
            </w:r>
          </w:p>
        </w:tc>
        <w:tc>
          <w:tcPr>
            <w:tcW w:w="434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33 000,00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 w:rsidP="000C5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499 834,84</w:t>
            </w:r>
          </w:p>
        </w:tc>
      </w:tr>
      <w:tr w:rsidR="00D70C75" w:rsidRPr="0040290F" w:rsidTr="00385941">
        <w:trPr>
          <w:trHeight w:val="1222"/>
        </w:trPr>
        <w:tc>
          <w:tcPr>
            <w:tcW w:w="66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70C75" w:rsidRPr="0040290F" w:rsidRDefault="00D70C75" w:rsidP="005A62FF">
            <w:pPr>
              <w:rPr>
                <w:sz w:val="24"/>
                <w:szCs w:val="24"/>
              </w:rPr>
            </w:pPr>
          </w:p>
        </w:tc>
        <w:tc>
          <w:tcPr>
            <w:tcW w:w="651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70C75" w:rsidRPr="0040290F" w:rsidRDefault="00D70C75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70C75" w:rsidRPr="0040290F" w:rsidRDefault="00D70C75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го округа Электросталь Мо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ковской области</w:t>
            </w:r>
          </w:p>
        </w:tc>
        <w:tc>
          <w:tcPr>
            <w:tcW w:w="47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 w:rsidP="00EB1888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12 02</w:t>
            </w:r>
            <w:r>
              <w:rPr>
                <w:sz w:val="24"/>
                <w:szCs w:val="24"/>
              </w:rPr>
              <w:t>8</w:t>
            </w:r>
            <w:r w:rsidRPr="00E841D9">
              <w:rPr>
                <w:sz w:val="24"/>
                <w:szCs w:val="24"/>
              </w:rPr>
              <w:t>,05</w:t>
            </w:r>
          </w:p>
        </w:tc>
        <w:tc>
          <w:tcPr>
            <w:tcW w:w="3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 w:rsidP="00AD3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27 314,79</w:t>
            </w:r>
          </w:p>
        </w:tc>
        <w:tc>
          <w:tcPr>
            <w:tcW w:w="40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 w:rsidP="00EB18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120 500,00</w:t>
            </w:r>
          </w:p>
        </w:tc>
        <w:tc>
          <w:tcPr>
            <w:tcW w:w="42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33 000,00</w:t>
            </w:r>
          </w:p>
        </w:tc>
        <w:tc>
          <w:tcPr>
            <w:tcW w:w="434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33 000,00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 w:rsidP="004A05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225 842,84</w:t>
            </w:r>
          </w:p>
        </w:tc>
      </w:tr>
      <w:tr w:rsidR="00D70C75" w:rsidRPr="0040290F" w:rsidTr="00385941">
        <w:trPr>
          <w:trHeight w:val="1774"/>
        </w:trPr>
        <w:tc>
          <w:tcPr>
            <w:tcW w:w="66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70C75" w:rsidRPr="0040290F" w:rsidRDefault="00D70C75" w:rsidP="005A62FF">
            <w:pPr>
              <w:rPr>
                <w:sz w:val="24"/>
                <w:szCs w:val="24"/>
              </w:rPr>
            </w:pPr>
          </w:p>
        </w:tc>
        <w:tc>
          <w:tcPr>
            <w:tcW w:w="651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70C75" w:rsidRPr="0040290F" w:rsidRDefault="00D70C75" w:rsidP="005A62FF">
            <w:pPr>
              <w:rPr>
                <w:sz w:val="24"/>
                <w:szCs w:val="24"/>
              </w:rPr>
            </w:pPr>
          </w:p>
        </w:tc>
        <w:tc>
          <w:tcPr>
            <w:tcW w:w="1009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70C75" w:rsidRPr="0040290F" w:rsidRDefault="00D70C75" w:rsidP="006A10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47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34 947,00</w:t>
            </w:r>
          </w:p>
        </w:tc>
        <w:tc>
          <w:tcPr>
            <w:tcW w:w="3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239 045,00</w:t>
            </w:r>
          </w:p>
        </w:tc>
        <w:tc>
          <w:tcPr>
            <w:tcW w:w="40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0,00</w:t>
            </w:r>
          </w:p>
        </w:tc>
        <w:tc>
          <w:tcPr>
            <w:tcW w:w="42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0,00</w:t>
            </w:r>
          </w:p>
        </w:tc>
        <w:tc>
          <w:tcPr>
            <w:tcW w:w="434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>
            <w:pPr>
              <w:jc w:val="center"/>
              <w:rPr>
                <w:sz w:val="24"/>
                <w:szCs w:val="24"/>
              </w:rPr>
            </w:pPr>
            <w:r w:rsidRPr="00E841D9">
              <w:rPr>
                <w:sz w:val="24"/>
                <w:szCs w:val="24"/>
              </w:rPr>
              <w:t>0,00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C75" w:rsidRPr="00E841D9" w:rsidRDefault="00D70C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273 992,00</w:t>
            </w:r>
            <w:bookmarkStart w:id="0" w:name="_GoBack"/>
            <w:bookmarkEnd w:id="0"/>
          </w:p>
        </w:tc>
      </w:tr>
    </w:tbl>
    <w:p w:rsidR="00D70C75" w:rsidRDefault="00D70C75" w:rsidP="00F32EE2">
      <w:pPr>
        <w:rPr>
          <w:b/>
          <w:sz w:val="24"/>
          <w:szCs w:val="24"/>
        </w:rPr>
      </w:pPr>
    </w:p>
    <w:p w:rsidR="00D70C75" w:rsidRDefault="00D70C75" w:rsidP="00F32EE2">
      <w:pPr>
        <w:rPr>
          <w:b/>
          <w:sz w:val="24"/>
          <w:szCs w:val="24"/>
        </w:rPr>
      </w:pPr>
    </w:p>
    <w:p w:rsidR="00D70C75" w:rsidRDefault="00D70C75" w:rsidP="00F32EE2">
      <w:pPr>
        <w:jc w:val="center"/>
        <w:rPr>
          <w:b/>
          <w:sz w:val="24"/>
          <w:szCs w:val="24"/>
        </w:rPr>
      </w:pPr>
    </w:p>
    <w:p w:rsidR="00D70C75" w:rsidRDefault="00D70C75" w:rsidP="00F32EE2">
      <w:pPr>
        <w:jc w:val="center"/>
        <w:rPr>
          <w:b/>
          <w:sz w:val="24"/>
          <w:szCs w:val="24"/>
        </w:rPr>
      </w:pPr>
    </w:p>
    <w:p w:rsidR="00D70C75" w:rsidRDefault="00D70C75" w:rsidP="00F32E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</w:t>
      </w:r>
      <w:r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D70C75" w:rsidRDefault="00D70C75" w:rsidP="00A74A4B">
      <w:pPr>
        <w:jc w:val="center"/>
        <w:rPr>
          <w:sz w:val="24"/>
        </w:rPr>
      </w:pPr>
    </w:p>
    <w:p w:rsidR="00D70C75" w:rsidRDefault="00D70C75" w:rsidP="00453BAE">
      <w:pPr>
        <w:ind w:firstLine="709"/>
        <w:jc w:val="both"/>
        <w:rPr>
          <w:sz w:val="24"/>
          <w:szCs w:val="24"/>
        </w:rPr>
      </w:pPr>
      <w:r w:rsidRPr="005972E9">
        <w:rPr>
          <w:sz w:val="24"/>
        </w:rPr>
        <w:t>Основн</w:t>
      </w:r>
      <w:r>
        <w:rPr>
          <w:sz w:val="24"/>
        </w:rPr>
        <w:t>ой задачей</w:t>
      </w:r>
      <w:r w:rsidRPr="005972E9">
        <w:rPr>
          <w:sz w:val="24"/>
        </w:rPr>
        <w:t>подпрограммы явля</w:t>
      </w:r>
      <w:r>
        <w:rPr>
          <w:sz w:val="24"/>
        </w:rPr>
        <w:t xml:space="preserve">ется </w:t>
      </w:r>
      <w:r>
        <w:rPr>
          <w:sz w:val="24"/>
          <w:szCs w:val="24"/>
        </w:rPr>
        <w:t>у</w:t>
      </w:r>
      <w:r w:rsidRPr="008E5C6C">
        <w:rPr>
          <w:sz w:val="24"/>
          <w:szCs w:val="24"/>
        </w:rPr>
        <w:t xml:space="preserve">величение площади поверхности автомобильных дорог и искусственных сооружений на них, </w:t>
      </w:r>
      <w:r w:rsidRPr="0040290F">
        <w:rPr>
          <w:sz w:val="24"/>
          <w:szCs w:val="24"/>
        </w:rPr>
        <w:t>приведен</w:t>
      </w:r>
      <w:r>
        <w:rPr>
          <w:sz w:val="24"/>
          <w:szCs w:val="24"/>
        </w:rPr>
        <w:t>н</w:t>
      </w:r>
      <w:r w:rsidRPr="0040290F">
        <w:rPr>
          <w:sz w:val="24"/>
          <w:szCs w:val="24"/>
        </w:rPr>
        <w:t>ое</w:t>
      </w:r>
      <w:r w:rsidRPr="008E5C6C">
        <w:rPr>
          <w:sz w:val="24"/>
          <w:szCs w:val="24"/>
        </w:rPr>
        <w:t>в нормативное состояние</w:t>
      </w:r>
      <w:r>
        <w:rPr>
          <w:sz w:val="24"/>
          <w:szCs w:val="24"/>
        </w:rPr>
        <w:t xml:space="preserve"> с использованием субсидий из Дорожного фонда Московской области и средств бюджетов мун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ципальных образований.</w:t>
      </w:r>
    </w:p>
    <w:p w:rsidR="00D70C75" w:rsidRPr="00453BAE" w:rsidRDefault="00D70C75" w:rsidP="00453BAE">
      <w:pPr>
        <w:ind w:firstLine="709"/>
        <w:jc w:val="both"/>
        <w:rPr>
          <w:sz w:val="24"/>
        </w:rPr>
      </w:pPr>
      <w:r w:rsidRPr="00453BAE">
        <w:rPr>
          <w:sz w:val="24"/>
          <w:szCs w:val="24"/>
        </w:rPr>
        <w:t xml:space="preserve">Для достижения вышеуказанной </w:t>
      </w:r>
      <w:r>
        <w:rPr>
          <w:sz w:val="24"/>
          <w:szCs w:val="24"/>
        </w:rPr>
        <w:t>задачи</w:t>
      </w:r>
      <w:r w:rsidRPr="00453BAE">
        <w:rPr>
          <w:sz w:val="24"/>
          <w:szCs w:val="24"/>
        </w:rPr>
        <w:t xml:space="preserve"> реализуются следующие мероприятия:</w:t>
      </w:r>
    </w:p>
    <w:p w:rsidR="00D70C75" w:rsidRDefault="00D70C75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1</w:t>
      </w:r>
      <w:r>
        <w:rPr>
          <w:b/>
          <w:sz w:val="24"/>
          <w:szCs w:val="24"/>
        </w:rPr>
        <w:t>.</w:t>
      </w:r>
      <w:r w:rsidRPr="00030547">
        <w:rPr>
          <w:color w:val="000000"/>
          <w:sz w:val="24"/>
          <w:szCs w:val="24"/>
        </w:rPr>
        <w:t xml:space="preserve"> Организация взаимодействия органов местного самоуправления городского округа Электросталь Московской области с территор</w:t>
      </w:r>
      <w:r w:rsidRPr="00030547">
        <w:rPr>
          <w:color w:val="000000"/>
          <w:sz w:val="24"/>
          <w:szCs w:val="24"/>
        </w:rPr>
        <w:t>и</w:t>
      </w:r>
      <w:r w:rsidRPr="00030547">
        <w:rPr>
          <w:color w:val="000000"/>
          <w:sz w:val="24"/>
          <w:szCs w:val="24"/>
        </w:rPr>
        <w:t>альным органом ГИБДД по своевременному выявлению участков  муниципальных автомобильных дорог, нуждающихся в ремонте</w:t>
      </w:r>
      <w:r>
        <w:rPr>
          <w:color w:val="000000"/>
          <w:sz w:val="24"/>
          <w:szCs w:val="24"/>
        </w:rPr>
        <w:t>.</w:t>
      </w:r>
    </w:p>
    <w:p w:rsidR="00D70C75" w:rsidRPr="0001012E" w:rsidRDefault="00D70C75" w:rsidP="0001012E">
      <w:pPr>
        <w:ind w:firstLine="708"/>
        <w:jc w:val="both"/>
        <w:rPr>
          <w:sz w:val="24"/>
          <w:szCs w:val="24"/>
        </w:rPr>
      </w:pPr>
      <w:r w:rsidRPr="00453BAE">
        <w:rPr>
          <w:sz w:val="24"/>
          <w:szCs w:val="24"/>
        </w:rPr>
        <w:t xml:space="preserve">Данное мероприятие выполняется </w:t>
      </w:r>
      <w:r w:rsidRPr="00453BAE">
        <w:rPr>
          <w:sz w:val="24"/>
        </w:rPr>
        <w:t>УГЖКХ</w:t>
      </w:r>
      <w:r w:rsidRPr="00453BAE"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МБУ «Благоустройство» </w:t>
      </w:r>
      <w:r w:rsidRPr="00453BAE">
        <w:rPr>
          <w:sz w:val="24"/>
          <w:szCs w:val="24"/>
        </w:rPr>
        <w:t>путём сбора и анализа предписаний, выданных</w:t>
      </w:r>
      <w:r w:rsidRPr="00453BAE">
        <w:rPr>
          <w:sz w:val="24"/>
        </w:rPr>
        <w:t xml:space="preserve"> территориал</w:t>
      </w:r>
      <w:r w:rsidRPr="00453BAE">
        <w:rPr>
          <w:sz w:val="24"/>
        </w:rPr>
        <w:t>ь</w:t>
      </w:r>
      <w:r w:rsidRPr="00453BAE">
        <w:rPr>
          <w:sz w:val="24"/>
        </w:rPr>
        <w:t>ными органами ГИБДД</w:t>
      </w:r>
      <w:r w:rsidRPr="00453BAE">
        <w:rPr>
          <w:sz w:val="24"/>
          <w:szCs w:val="24"/>
        </w:rPr>
        <w:t>, в соответствии с федеральными законами и иными нормативными правовыми актами Российской Федерации и М</w:t>
      </w:r>
      <w:r w:rsidRPr="00453BAE">
        <w:rPr>
          <w:sz w:val="24"/>
          <w:szCs w:val="24"/>
        </w:rPr>
        <w:t>о</w:t>
      </w:r>
      <w:r w:rsidRPr="00453BAE">
        <w:rPr>
          <w:sz w:val="24"/>
          <w:szCs w:val="24"/>
        </w:rPr>
        <w:t xml:space="preserve">сковской области, а также проведением оценки технического </w:t>
      </w:r>
      <w:r w:rsidRPr="00453BAE">
        <w:rPr>
          <w:sz w:val="24"/>
        </w:rPr>
        <w:t>состояния муниципальных автомобильных дорог</w:t>
      </w:r>
      <w:r w:rsidRPr="00453BAE">
        <w:rPr>
          <w:sz w:val="24"/>
          <w:szCs w:val="24"/>
        </w:rPr>
        <w:t>.</w:t>
      </w:r>
    </w:p>
    <w:p w:rsidR="00D70C75" w:rsidRPr="00453BAE" w:rsidRDefault="00D70C75" w:rsidP="00453BAE">
      <w:pPr>
        <w:suppressAutoHyphens/>
        <w:ind w:firstLine="540"/>
        <w:jc w:val="both"/>
        <w:rPr>
          <w:sz w:val="24"/>
          <w:szCs w:val="24"/>
        </w:rPr>
      </w:pPr>
      <w:r w:rsidRPr="00453BAE">
        <w:rPr>
          <w:sz w:val="24"/>
        </w:rPr>
        <w:t>Для анализа предписаний,</w:t>
      </w:r>
      <w:r w:rsidRPr="00453BAE">
        <w:rPr>
          <w:sz w:val="24"/>
          <w:szCs w:val="24"/>
        </w:rPr>
        <w:t xml:space="preserve">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>:</w:t>
      </w:r>
    </w:p>
    <w:p w:rsidR="00D70C75" w:rsidRPr="00453BAE" w:rsidRDefault="00D70C75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 xml:space="preserve">-назначаются лица, ответственные за организацию работы и принятию мер реагирования </w:t>
      </w:r>
      <w:r w:rsidRPr="00453BAE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453BAE">
        <w:rPr>
          <w:sz w:val="24"/>
          <w:szCs w:val="24"/>
        </w:rPr>
        <w:t>органов ГИБДД;</w:t>
      </w:r>
    </w:p>
    <w:p w:rsidR="00D70C75" w:rsidRPr="00453BAE" w:rsidRDefault="00D70C75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453BAE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D70C75" w:rsidRPr="00453BAE" w:rsidRDefault="00D70C75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со стороны должностных лиц осуществляется контроль за своевременной подготовкой ответов на предписания</w:t>
      </w:r>
      <w:r w:rsidRPr="00453BAE">
        <w:rPr>
          <w:noProof/>
          <w:sz w:val="24"/>
          <w:szCs w:val="24"/>
        </w:rPr>
        <w:t xml:space="preserve"> территориальным </w:t>
      </w:r>
      <w:r w:rsidRPr="00453BAE">
        <w:rPr>
          <w:sz w:val="24"/>
          <w:szCs w:val="24"/>
        </w:rPr>
        <w:t>органов ГИБДД</w:t>
      </w:r>
      <w:r w:rsidRPr="00453BAE">
        <w:rPr>
          <w:noProof/>
          <w:sz w:val="24"/>
          <w:szCs w:val="24"/>
        </w:rPr>
        <w:t>;</w:t>
      </w:r>
    </w:p>
    <w:p w:rsidR="00D70C75" w:rsidRPr="00453BAE" w:rsidRDefault="00D70C75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453BAE">
        <w:rPr>
          <w:sz w:val="24"/>
          <w:szCs w:val="24"/>
        </w:rPr>
        <w:t>органа ГИБДД;</w:t>
      </w:r>
    </w:p>
    <w:p w:rsidR="00D70C75" w:rsidRPr="00453BAE" w:rsidRDefault="00D70C75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>-</w:t>
      </w:r>
      <w:r w:rsidRPr="00453BAE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453BAE">
        <w:rPr>
          <w:noProof/>
          <w:sz w:val="24"/>
          <w:szCs w:val="24"/>
        </w:rPr>
        <w:t xml:space="preserve"> территориальных </w:t>
      </w:r>
      <w:r w:rsidRPr="00453BAE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453BAE">
        <w:rPr>
          <w:noProof/>
          <w:sz w:val="24"/>
          <w:szCs w:val="24"/>
        </w:rPr>
        <w:t>.</w:t>
      </w:r>
    </w:p>
    <w:p w:rsidR="00D70C75" w:rsidRPr="0001012E" w:rsidRDefault="00D70C75" w:rsidP="0001012E">
      <w:pPr>
        <w:ind w:firstLine="708"/>
        <w:jc w:val="both"/>
        <w:rPr>
          <w:sz w:val="24"/>
          <w:szCs w:val="24"/>
        </w:rPr>
      </w:pPr>
      <w:r w:rsidRPr="00453BAE">
        <w:rPr>
          <w:sz w:val="24"/>
        </w:rPr>
        <w:t xml:space="preserve">Оценка технического состояния муниципальных автомобильных дорог проводится </w:t>
      </w:r>
      <w:r>
        <w:rPr>
          <w:sz w:val="24"/>
          <w:szCs w:val="24"/>
        </w:rPr>
        <w:t>МБУ «Благоустройство»</w:t>
      </w:r>
      <w:r w:rsidRPr="00453BAE">
        <w:rPr>
          <w:sz w:val="24"/>
        </w:rPr>
        <w:t xml:space="preserve">в начале периода летнего содержания муниципальных дорог. Перед проведением оценки технического состояния муниципальных автомобильных дорог  </w:t>
      </w:r>
      <w:r>
        <w:rPr>
          <w:sz w:val="24"/>
          <w:szCs w:val="24"/>
        </w:rPr>
        <w:t>МБУ «Бл</w:t>
      </w:r>
      <w:r>
        <w:rPr>
          <w:sz w:val="24"/>
          <w:szCs w:val="24"/>
        </w:rPr>
        <w:t>а</w:t>
      </w:r>
      <w:r>
        <w:rPr>
          <w:sz w:val="24"/>
          <w:szCs w:val="24"/>
        </w:rPr>
        <w:t>гоустройство»</w:t>
      </w:r>
      <w:r w:rsidRPr="00453BAE">
        <w:rPr>
          <w:sz w:val="24"/>
        </w:rPr>
        <w:t>оповещает федеральные и региональные органы исполнительной власти, уполномоченные осуществлять на территории горо</w:t>
      </w:r>
      <w:r w:rsidRPr="00453BAE">
        <w:rPr>
          <w:sz w:val="24"/>
        </w:rPr>
        <w:t>д</w:t>
      </w:r>
      <w:r w:rsidRPr="00453BAE">
        <w:rPr>
          <w:sz w:val="24"/>
        </w:rPr>
        <w:t>ского округа государственный контроль за использованием и сохранностью автомобильных дорог, элементов их обустройства, безопасн</w:t>
      </w:r>
      <w:r w:rsidRPr="00453BAE">
        <w:rPr>
          <w:sz w:val="24"/>
        </w:rPr>
        <w:t>о</w:t>
      </w:r>
      <w:r w:rsidRPr="00453BAE">
        <w:rPr>
          <w:sz w:val="24"/>
        </w:rPr>
        <w:t xml:space="preserve">стью дорожного движения, и предлагает им принять участие в проведении оценки технического состояния муниципальных автомобильных дорог. Результаты оценки технического состояния муниципальных автомобильных дорог доводятся </w:t>
      </w:r>
      <w:r>
        <w:rPr>
          <w:sz w:val="24"/>
          <w:szCs w:val="24"/>
        </w:rPr>
        <w:t xml:space="preserve">МБУ «Благоустройство» </w:t>
      </w:r>
      <w:r w:rsidRPr="00453BAE">
        <w:rPr>
          <w:sz w:val="24"/>
        </w:rPr>
        <w:t>до начальника УГЖКХ и могут являться основанием внесения изменений в настоящую муниципальную программу. Необходимо довести количество с</w:t>
      </w:r>
      <w:r w:rsidRPr="00453BAE">
        <w:rPr>
          <w:sz w:val="24"/>
        </w:rPr>
        <w:t>о</w:t>
      </w:r>
      <w:r w:rsidRPr="00453BAE">
        <w:rPr>
          <w:sz w:val="24"/>
        </w:rPr>
        <w:t>вместных осмотров технического состояния муниципальных автомобильных дорог для оценки  их состояния до двух раз в год.</w:t>
      </w:r>
    </w:p>
    <w:p w:rsidR="00D70C75" w:rsidRPr="00453BAE" w:rsidRDefault="00D70C75" w:rsidP="0001012E">
      <w:pPr>
        <w:ind w:firstLine="708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Выполнение указанного мероприятия муниципальной программы снижает риски привлечения УГЖКХ к административной ответс</w:t>
      </w:r>
      <w:r w:rsidRPr="00453BAE">
        <w:rPr>
          <w:sz w:val="24"/>
          <w:szCs w:val="24"/>
        </w:rPr>
        <w:t>т</w:t>
      </w:r>
      <w:r w:rsidRPr="00453BAE">
        <w:rPr>
          <w:sz w:val="24"/>
          <w:szCs w:val="24"/>
        </w:rPr>
        <w:t>венности, что уменьшает отвлечение средств из бюджета городского округа для уплаты административных штрафов, уменьшает время, з</w:t>
      </w:r>
      <w:r w:rsidRPr="00453BAE">
        <w:rPr>
          <w:sz w:val="24"/>
          <w:szCs w:val="24"/>
        </w:rPr>
        <w:t>а</w:t>
      </w:r>
      <w:r w:rsidRPr="00453BAE">
        <w:rPr>
          <w:sz w:val="24"/>
          <w:szCs w:val="24"/>
        </w:rPr>
        <w:t xml:space="preserve">траченное муниципальными служащими Администрации городского округа  и работниками </w:t>
      </w:r>
      <w:r>
        <w:rPr>
          <w:sz w:val="24"/>
          <w:szCs w:val="24"/>
        </w:rPr>
        <w:t xml:space="preserve">МБУ «Благоустройство» </w:t>
      </w:r>
      <w:r w:rsidRPr="00453BAE">
        <w:rPr>
          <w:sz w:val="24"/>
          <w:szCs w:val="24"/>
        </w:rPr>
        <w:t xml:space="preserve"> для участия в суде</w:t>
      </w:r>
      <w:r w:rsidRPr="00453BAE">
        <w:rPr>
          <w:sz w:val="24"/>
          <w:szCs w:val="24"/>
        </w:rPr>
        <w:t>б</w:t>
      </w:r>
      <w:r w:rsidRPr="00453BAE">
        <w:rPr>
          <w:sz w:val="24"/>
          <w:szCs w:val="24"/>
        </w:rPr>
        <w:t xml:space="preserve">ных заседаниях по вопросам содержания </w:t>
      </w:r>
      <w:r w:rsidRPr="00453BAE">
        <w:rPr>
          <w:sz w:val="24"/>
        </w:rPr>
        <w:t>муниципальных автомобильных дорог.</w:t>
      </w:r>
    </w:p>
    <w:p w:rsidR="00D70C75" w:rsidRDefault="00D70C75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. </w:t>
      </w:r>
      <w:r w:rsidRPr="00030547">
        <w:rPr>
          <w:color w:val="000000"/>
          <w:sz w:val="24"/>
          <w:szCs w:val="24"/>
        </w:rPr>
        <w:t>Выполнение работ по ремонту м</w:t>
      </w:r>
      <w:r>
        <w:rPr>
          <w:color w:val="000000"/>
          <w:sz w:val="24"/>
          <w:szCs w:val="24"/>
        </w:rPr>
        <w:t>униципальных автомобильных дорог и тротуаров, расположенных в полосе отвода муниципальных автомобильных дорог.</w:t>
      </w:r>
    </w:p>
    <w:p w:rsidR="00D70C75" w:rsidRDefault="00D70C75" w:rsidP="0001012E">
      <w:pPr>
        <w:ind w:firstLine="708"/>
        <w:jc w:val="both"/>
        <w:rPr>
          <w:sz w:val="24"/>
          <w:szCs w:val="24"/>
        </w:rPr>
      </w:pPr>
      <w:r w:rsidRPr="00235D34">
        <w:rPr>
          <w:sz w:val="24"/>
          <w:szCs w:val="24"/>
        </w:rPr>
        <w:t>Данн</w:t>
      </w:r>
      <w:r>
        <w:rPr>
          <w:sz w:val="24"/>
          <w:szCs w:val="24"/>
        </w:rPr>
        <w:t xml:space="preserve">оемероприятие </w:t>
      </w:r>
      <w:r w:rsidRPr="00235D34">
        <w:rPr>
          <w:sz w:val="24"/>
          <w:szCs w:val="24"/>
        </w:rPr>
        <w:t xml:space="preserve"> выполняется</w:t>
      </w:r>
      <w:r>
        <w:rPr>
          <w:sz w:val="24"/>
          <w:szCs w:val="24"/>
        </w:rPr>
        <w:t xml:space="preserve">МБУ «Благоустройство» </w:t>
      </w:r>
      <w:r w:rsidRPr="00235D34">
        <w:rPr>
          <w:sz w:val="24"/>
          <w:szCs w:val="24"/>
        </w:rPr>
        <w:t xml:space="preserve">во исполнение настоящей </w:t>
      </w:r>
      <w:r>
        <w:rPr>
          <w:sz w:val="24"/>
          <w:szCs w:val="24"/>
        </w:rPr>
        <w:t>подпрограммы</w:t>
      </w:r>
      <w:r w:rsidRPr="00235D34">
        <w:rPr>
          <w:sz w:val="24"/>
          <w:szCs w:val="24"/>
        </w:rPr>
        <w:t xml:space="preserve">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235D34">
        <w:rPr>
          <w:sz w:val="24"/>
          <w:szCs w:val="24"/>
        </w:rPr>
        <w:t xml:space="preserve">, который утверждается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округа. Перечень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 </w:t>
      </w:r>
      <w:r w:rsidRPr="00235D34">
        <w:rPr>
          <w:sz w:val="24"/>
          <w:szCs w:val="24"/>
        </w:rPr>
        <w:t>включает в себя наименование муниципальной автомобильной дороги</w:t>
      </w:r>
      <w:r>
        <w:rPr>
          <w:sz w:val="24"/>
          <w:szCs w:val="24"/>
        </w:rPr>
        <w:t xml:space="preserve"> или тротуара, расположенного в границе полосы отвода </w:t>
      </w:r>
      <w:r w:rsidRPr="00010BB2">
        <w:rPr>
          <w:sz w:val="24"/>
          <w:szCs w:val="24"/>
        </w:rPr>
        <w:t>мун</w:t>
      </w:r>
      <w:r w:rsidRPr="00010BB2">
        <w:rPr>
          <w:sz w:val="24"/>
          <w:szCs w:val="24"/>
        </w:rPr>
        <w:t>и</w:t>
      </w:r>
      <w:r w:rsidRPr="00010BB2">
        <w:rPr>
          <w:sz w:val="24"/>
          <w:szCs w:val="24"/>
        </w:rPr>
        <w:t>ципальной автомобильной дороги, площадь ремонтируемого дорожного покрытия, протяженность ремонтируемого дорожного покрытия, ориентировочную стоимость дорожных работ, иную</w:t>
      </w:r>
      <w:r w:rsidRPr="00235D34">
        <w:rPr>
          <w:sz w:val="24"/>
          <w:szCs w:val="24"/>
        </w:rPr>
        <w:t xml:space="preserve"> информацию, необходимую для идентификации проводимых дорожных работ</w:t>
      </w:r>
      <w:r>
        <w:rPr>
          <w:sz w:val="24"/>
          <w:szCs w:val="24"/>
        </w:rPr>
        <w:t xml:space="preserve">. </w:t>
      </w:r>
      <w:r w:rsidRPr="00235D34">
        <w:rPr>
          <w:sz w:val="24"/>
          <w:szCs w:val="24"/>
        </w:rPr>
        <w:t>Начал</w:t>
      </w:r>
      <w:r w:rsidRPr="00235D34">
        <w:rPr>
          <w:sz w:val="24"/>
          <w:szCs w:val="24"/>
        </w:rPr>
        <w:t>ь</w:t>
      </w:r>
      <w:r w:rsidRPr="00235D34">
        <w:rPr>
          <w:sz w:val="24"/>
          <w:szCs w:val="24"/>
        </w:rPr>
        <w:t xml:space="preserve">ник </w:t>
      </w:r>
      <w:r>
        <w:rPr>
          <w:sz w:val="24"/>
          <w:szCs w:val="24"/>
        </w:rPr>
        <w:t>МБУ «Благоустройство»</w:t>
      </w:r>
      <w:r w:rsidRPr="00235D34">
        <w:rPr>
          <w:sz w:val="24"/>
          <w:szCs w:val="24"/>
        </w:rPr>
        <w:t xml:space="preserve"> своим приказом определяет комплекс  мер по осуществлению контроля  полноты и качества прово</w:t>
      </w:r>
      <w:r>
        <w:rPr>
          <w:sz w:val="24"/>
          <w:szCs w:val="24"/>
        </w:rPr>
        <w:t xml:space="preserve">димых работ по ремонту. </w:t>
      </w:r>
    </w:p>
    <w:p w:rsidR="00D70C75" w:rsidRDefault="00D70C75" w:rsidP="00453BAE">
      <w:pPr>
        <w:ind w:firstLine="720"/>
        <w:jc w:val="both"/>
        <w:rPr>
          <w:sz w:val="24"/>
          <w:szCs w:val="24"/>
        </w:rPr>
      </w:pPr>
      <w:r w:rsidRPr="009F4501">
        <w:rPr>
          <w:sz w:val="24"/>
          <w:szCs w:val="24"/>
        </w:rPr>
        <w:t>Окончательный приём выполненных  исполнителем дорожных работ осуществляется в сроки, установленные муниципальным ко</w:t>
      </w:r>
      <w:r w:rsidRPr="009F4501">
        <w:rPr>
          <w:sz w:val="24"/>
          <w:szCs w:val="24"/>
        </w:rPr>
        <w:t>н</w:t>
      </w:r>
      <w:r w:rsidRPr="009F4501">
        <w:rPr>
          <w:sz w:val="24"/>
          <w:szCs w:val="24"/>
        </w:rPr>
        <w:t xml:space="preserve">трактом, комиссией, назначенной приказом начальника </w:t>
      </w:r>
      <w:r>
        <w:rPr>
          <w:sz w:val="24"/>
          <w:szCs w:val="24"/>
        </w:rPr>
        <w:t>МБУ «Благоустройство»</w:t>
      </w:r>
      <w:r w:rsidRPr="009F4501">
        <w:rPr>
          <w:sz w:val="24"/>
          <w:szCs w:val="24"/>
        </w:rPr>
        <w:t>. Председателем комиссии по приёму оконченных работ, как правило, назначается заместитель начальника (главный инженер</w:t>
      </w:r>
      <w:r>
        <w:rPr>
          <w:sz w:val="24"/>
          <w:szCs w:val="24"/>
        </w:rPr>
        <w:t>МБУ «Благоустройство»</w:t>
      </w:r>
      <w:r w:rsidRPr="00D22FB8">
        <w:rPr>
          <w:sz w:val="24"/>
          <w:szCs w:val="24"/>
        </w:rPr>
        <w:t>.  В целях определения фактического уровня кач</w:t>
      </w:r>
      <w:r w:rsidRPr="00D22FB8">
        <w:rPr>
          <w:sz w:val="24"/>
          <w:szCs w:val="24"/>
        </w:rPr>
        <w:t>е</w:t>
      </w:r>
      <w:r w:rsidRPr="00D22FB8">
        <w:rPr>
          <w:sz w:val="24"/>
          <w:szCs w:val="24"/>
        </w:rPr>
        <w:t>ства выполненных работ, МУ «УМЗ» заключает муниципальный контракт с независимой лабораторией по  проверке качества выполненных работ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D22FB8">
        <w:rPr>
          <w:sz w:val="24"/>
          <w:szCs w:val="24"/>
        </w:rPr>
        <w:t>, который утверждается</w:t>
      </w:r>
      <w:r w:rsidRPr="00235D34">
        <w:rPr>
          <w:sz w:val="24"/>
          <w:szCs w:val="24"/>
        </w:rPr>
        <w:t xml:space="preserve">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</w:t>
      </w:r>
      <w:r w:rsidRPr="00235D34">
        <w:rPr>
          <w:sz w:val="24"/>
          <w:szCs w:val="24"/>
        </w:rPr>
        <w:t>и</w:t>
      </w:r>
      <w:r w:rsidRPr="00235D34">
        <w:rPr>
          <w:sz w:val="24"/>
          <w:szCs w:val="24"/>
        </w:rPr>
        <w:t>нистрации городского округа</w:t>
      </w:r>
      <w:r>
        <w:rPr>
          <w:sz w:val="24"/>
          <w:szCs w:val="24"/>
        </w:rPr>
        <w:t xml:space="preserve">. </w:t>
      </w:r>
    </w:p>
    <w:p w:rsidR="00D70C75" w:rsidRPr="00D22FB8" w:rsidRDefault="00D70C75" w:rsidP="00453BAE">
      <w:pPr>
        <w:ind w:firstLine="720"/>
        <w:jc w:val="both"/>
        <w:rPr>
          <w:sz w:val="24"/>
          <w:szCs w:val="24"/>
        </w:rPr>
      </w:pPr>
      <w:r w:rsidRPr="00D22FB8">
        <w:rPr>
          <w:sz w:val="24"/>
          <w:szCs w:val="24"/>
        </w:rPr>
        <w:t>В случае выполнения исполнителем дорожных работ ненадлежащего качества и (или) в сроки, превышающие установленные мун</w:t>
      </w:r>
      <w:r w:rsidRPr="00D22FB8">
        <w:rPr>
          <w:sz w:val="24"/>
          <w:szCs w:val="24"/>
        </w:rPr>
        <w:t>и</w:t>
      </w:r>
      <w:r w:rsidRPr="00D22FB8">
        <w:rPr>
          <w:sz w:val="24"/>
          <w:szCs w:val="24"/>
        </w:rPr>
        <w:t xml:space="preserve">ципальным контрактом, а также в случае невыполнении им отдельных дорожных работ, </w:t>
      </w:r>
      <w:r>
        <w:rPr>
          <w:sz w:val="24"/>
          <w:szCs w:val="24"/>
        </w:rPr>
        <w:t>МБУ «Благоустройство»</w:t>
      </w:r>
      <w:r w:rsidRPr="00D22FB8">
        <w:rPr>
          <w:sz w:val="24"/>
          <w:szCs w:val="24"/>
        </w:rPr>
        <w:t xml:space="preserve"> применяет к исполнителю штрафные санкции или понижающие коэффициенты размера оплаты за выполненные дорожные работы в порядке и на условиях, устано</w:t>
      </w:r>
      <w:r w:rsidRPr="00D22FB8">
        <w:rPr>
          <w:sz w:val="24"/>
          <w:szCs w:val="24"/>
        </w:rPr>
        <w:t>в</w:t>
      </w:r>
      <w:r w:rsidRPr="00D22FB8">
        <w:rPr>
          <w:sz w:val="24"/>
          <w:szCs w:val="24"/>
        </w:rPr>
        <w:t>ленных муниципальными контрактами.</w:t>
      </w:r>
    </w:p>
    <w:p w:rsidR="00D70C75" w:rsidRDefault="00D70C75" w:rsidP="00453BAE">
      <w:pPr>
        <w:ind w:firstLine="720"/>
        <w:jc w:val="both"/>
        <w:rPr>
          <w:sz w:val="24"/>
          <w:szCs w:val="24"/>
        </w:rPr>
      </w:pPr>
      <w:r w:rsidRPr="00235D34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</w:t>
      </w:r>
      <w:r w:rsidRPr="00235D34">
        <w:rPr>
          <w:sz w:val="24"/>
          <w:szCs w:val="24"/>
        </w:rPr>
        <w:t>н</w:t>
      </w:r>
      <w:r w:rsidRPr="00235D34">
        <w:rPr>
          <w:sz w:val="24"/>
          <w:szCs w:val="24"/>
        </w:rPr>
        <w:t>валидов и маломобильных групп населения к социально важным объектам городского округа.</w:t>
      </w:r>
    </w:p>
    <w:p w:rsidR="00D70C75" w:rsidRDefault="00D70C75" w:rsidP="00A74A4B">
      <w:pPr>
        <w:spacing w:line="24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состоянию на начало года протяженность муниципальных автомобильных дорог городского округа составляет </w:t>
      </w:r>
      <w:smartTag w:uri="urn:schemas-microsoft-com:office:smarttags" w:element="metricconverter">
        <w:smartTagPr>
          <w:attr w:name="ProductID" w:val="105,7 км"/>
        </w:smartTagPr>
        <w:r>
          <w:rPr>
            <w:sz w:val="24"/>
            <w:szCs w:val="24"/>
          </w:rPr>
          <w:t>105,7 км</w:t>
        </w:r>
      </w:smartTag>
      <w:r>
        <w:rPr>
          <w:sz w:val="24"/>
          <w:szCs w:val="24"/>
        </w:rPr>
        <w:t>. В 2017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ду планируется принять в муниципальную собственность </w:t>
      </w:r>
      <w:smartTag w:uri="urn:schemas-microsoft-com:office:smarttags" w:element="metricconverter">
        <w:smartTagPr>
          <w:attr w:name="ProductID" w:val="9,61 км"/>
        </w:smartTagPr>
        <w:r>
          <w:rPr>
            <w:sz w:val="24"/>
            <w:szCs w:val="24"/>
          </w:rPr>
          <w:t>9,61 км</w:t>
        </w:r>
      </w:smartTag>
      <w:r>
        <w:rPr>
          <w:sz w:val="24"/>
          <w:szCs w:val="24"/>
        </w:rPr>
        <w:t xml:space="preserve"> автомобильных дорог.</w:t>
      </w:r>
    </w:p>
    <w:p w:rsidR="00D70C75" w:rsidRDefault="00D70C75" w:rsidP="004E5796">
      <w:pPr>
        <w:spacing w:line="240" w:lineRule="atLeast"/>
        <w:ind w:firstLine="540"/>
        <w:jc w:val="both"/>
        <w:rPr>
          <w:sz w:val="24"/>
          <w:szCs w:val="24"/>
        </w:rPr>
      </w:pPr>
      <w:r w:rsidRPr="00FC00B9">
        <w:rPr>
          <w:sz w:val="24"/>
          <w:szCs w:val="24"/>
        </w:rPr>
        <w:t>В условиях ограниченного выделения средств в бюджете городского округа на содержание и ремонт муниципальных автомобильных дорог</w:t>
      </w:r>
      <w:r w:rsidRPr="00E82738">
        <w:rPr>
          <w:sz w:val="24"/>
          <w:szCs w:val="24"/>
        </w:rPr>
        <w:t>,</w:t>
      </w:r>
      <w:r w:rsidRPr="00FC00B9">
        <w:rPr>
          <w:sz w:val="24"/>
          <w:szCs w:val="24"/>
        </w:rPr>
        <w:t xml:space="preserve"> основная их часть - до </w:t>
      </w:r>
      <w:r>
        <w:rPr>
          <w:sz w:val="24"/>
          <w:szCs w:val="24"/>
        </w:rPr>
        <w:t>78</w:t>
      </w:r>
      <w:r w:rsidRPr="00FC00B9">
        <w:rPr>
          <w:sz w:val="24"/>
          <w:szCs w:val="24"/>
        </w:rPr>
        <w:t xml:space="preserve"> % направляется на летнее и зимнее содержание муниципальных автомобильных дорог. В связи с недоста</w:t>
      </w:r>
      <w:r w:rsidRPr="00FC00B9">
        <w:rPr>
          <w:sz w:val="24"/>
          <w:szCs w:val="24"/>
        </w:rPr>
        <w:t>т</w:t>
      </w:r>
      <w:r w:rsidRPr="00FC00B9">
        <w:rPr>
          <w:sz w:val="24"/>
          <w:szCs w:val="24"/>
        </w:rPr>
        <w:t xml:space="preserve">ком финансирования ремонта дорожного покрытия муниципальных автомобильных дорог, происходит </w:t>
      </w:r>
      <w:r>
        <w:rPr>
          <w:sz w:val="24"/>
          <w:szCs w:val="24"/>
        </w:rPr>
        <w:t>быстрое ухудшение их состояния.</w:t>
      </w:r>
    </w:p>
    <w:p w:rsidR="00D70C75" w:rsidRDefault="00D70C75" w:rsidP="003F2B77">
      <w:pPr>
        <w:tabs>
          <w:tab w:val="left" w:pos="540"/>
          <w:tab w:val="left" w:pos="2775"/>
        </w:tabs>
        <w:spacing w:line="24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реальных условиях финансирования дорожной деятельности обеспечить опережение темпа ремонта дорожного покрытия </w:t>
      </w:r>
      <w:r w:rsidRPr="008E389B">
        <w:rPr>
          <w:sz w:val="24"/>
          <w:szCs w:val="24"/>
        </w:rPr>
        <w:t>муниц</w:t>
      </w:r>
      <w:r w:rsidRPr="008E389B">
        <w:rPr>
          <w:sz w:val="24"/>
          <w:szCs w:val="24"/>
        </w:rPr>
        <w:t>и</w:t>
      </w:r>
      <w:r w:rsidRPr="008E389B">
        <w:rPr>
          <w:sz w:val="24"/>
          <w:szCs w:val="24"/>
        </w:rPr>
        <w:t>пальных автомобильных дорог</w:t>
      </w:r>
      <w:r>
        <w:rPr>
          <w:sz w:val="24"/>
          <w:szCs w:val="24"/>
        </w:rPr>
        <w:t xml:space="preserve"> над скоростью разрушения дорожного покрытия </w:t>
      </w:r>
      <w:r w:rsidRPr="008E389B">
        <w:rPr>
          <w:sz w:val="24"/>
          <w:szCs w:val="24"/>
        </w:rPr>
        <w:t>муниципальных автомобильных дорог</w:t>
      </w:r>
      <w:r>
        <w:rPr>
          <w:sz w:val="24"/>
          <w:szCs w:val="24"/>
        </w:rPr>
        <w:t xml:space="preserve"> невозможно. В связи с этим, основной целью, решаемой</w:t>
      </w:r>
      <w:r w:rsidRPr="00762573">
        <w:rPr>
          <w:sz w:val="24"/>
          <w:szCs w:val="24"/>
        </w:rPr>
        <w:t xml:space="preserve"> в сфере</w:t>
      </w:r>
      <w:r>
        <w:rPr>
          <w:sz w:val="24"/>
          <w:szCs w:val="24"/>
        </w:rPr>
        <w:t xml:space="preserve"> дорожной деятельности, является поддержаниеудовлетворительного </w:t>
      </w:r>
      <w:r w:rsidRPr="00F10FBA">
        <w:rPr>
          <w:sz w:val="24"/>
          <w:szCs w:val="24"/>
        </w:rPr>
        <w:t xml:space="preserve">технического состояния </w:t>
      </w:r>
      <w:r>
        <w:rPr>
          <w:sz w:val="24"/>
          <w:szCs w:val="24"/>
        </w:rPr>
        <w:t>м</w:t>
      </w:r>
      <w:r>
        <w:rPr>
          <w:sz w:val="24"/>
          <w:szCs w:val="24"/>
        </w:rPr>
        <w:t>у</w:t>
      </w:r>
      <w:r>
        <w:rPr>
          <w:sz w:val="24"/>
          <w:szCs w:val="24"/>
        </w:rPr>
        <w:t xml:space="preserve">ниципальных </w:t>
      </w:r>
      <w:r w:rsidRPr="00F10FBA">
        <w:rPr>
          <w:sz w:val="24"/>
          <w:szCs w:val="24"/>
        </w:rPr>
        <w:t>автомобильных дорог</w:t>
      </w:r>
      <w:r>
        <w:rPr>
          <w:sz w:val="24"/>
          <w:szCs w:val="24"/>
        </w:rPr>
        <w:t xml:space="preserve"> в условиях дефицита денежных средств в бюджете городского округана осуществление дорожной де</w:t>
      </w:r>
      <w:r>
        <w:rPr>
          <w:sz w:val="24"/>
          <w:szCs w:val="24"/>
        </w:rPr>
        <w:t>я</w:t>
      </w:r>
      <w:r>
        <w:rPr>
          <w:sz w:val="24"/>
          <w:szCs w:val="24"/>
        </w:rPr>
        <w:t>тельности</w:t>
      </w:r>
      <w:r w:rsidRPr="00342425">
        <w:rPr>
          <w:sz w:val="24"/>
          <w:szCs w:val="24"/>
        </w:rPr>
        <w:t>в условиях постоянного увеличения интенсивности дорожного движения и роста парка транспортных средств</w:t>
      </w:r>
      <w:r w:rsidRPr="00762573">
        <w:rPr>
          <w:sz w:val="24"/>
          <w:szCs w:val="24"/>
        </w:rPr>
        <w:t>.</w:t>
      </w:r>
    </w:p>
    <w:p w:rsidR="00D70C75" w:rsidRDefault="00D70C75" w:rsidP="003F2B77">
      <w:pPr>
        <w:tabs>
          <w:tab w:val="left" w:pos="540"/>
          <w:tab w:val="left" w:pos="2775"/>
        </w:tabs>
        <w:spacing w:line="240" w:lineRule="atLeast"/>
        <w:ind w:firstLine="709"/>
        <w:jc w:val="both"/>
        <w:rPr>
          <w:sz w:val="24"/>
          <w:szCs w:val="24"/>
        </w:rPr>
      </w:pPr>
      <w:r w:rsidRPr="00FC00B9">
        <w:rPr>
          <w:sz w:val="24"/>
          <w:szCs w:val="24"/>
        </w:rPr>
        <w:t xml:space="preserve">По состоянию на </w:t>
      </w:r>
      <w:r>
        <w:rPr>
          <w:sz w:val="24"/>
          <w:szCs w:val="24"/>
        </w:rPr>
        <w:t xml:space="preserve">начало </w:t>
      </w:r>
      <w:r w:rsidRPr="00FC00B9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FC00B9">
        <w:rPr>
          <w:sz w:val="24"/>
          <w:szCs w:val="24"/>
        </w:rPr>
        <w:t xml:space="preserve"> года дорожное покрытие </w:t>
      </w:r>
      <w:r>
        <w:rPr>
          <w:sz w:val="24"/>
          <w:szCs w:val="24"/>
        </w:rPr>
        <w:t xml:space="preserve">протяженность </w:t>
      </w:r>
      <w:smartTag w:uri="urn:schemas-microsoft-com:office:smarttags" w:element="metricconverter">
        <w:smartTagPr>
          <w:attr w:name="ProductID" w:val="42,3 километров"/>
        </w:smartTagPr>
        <w:r>
          <w:rPr>
            <w:sz w:val="24"/>
            <w:szCs w:val="24"/>
          </w:rPr>
          <w:t>42,3</w:t>
        </w:r>
        <w:r w:rsidRPr="00FC00B9">
          <w:rPr>
            <w:sz w:val="24"/>
            <w:szCs w:val="24"/>
          </w:rPr>
          <w:t xml:space="preserve"> километров</w:t>
        </w:r>
      </w:smartTag>
      <w:r w:rsidRPr="00FC00B9">
        <w:rPr>
          <w:sz w:val="24"/>
          <w:szCs w:val="24"/>
        </w:rPr>
        <w:t xml:space="preserve"> муниципальных автомобильных дорог не о</w:t>
      </w:r>
      <w:r w:rsidRPr="00FC00B9">
        <w:rPr>
          <w:sz w:val="24"/>
          <w:szCs w:val="24"/>
        </w:rPr>
        <w:t>т</w:t>
      </w:r>
      <w:r w:rsidRPr="00FC00B9">
        <w:rPr>
          <w:sz w:val="24"/>
          <w:szCs w:val="24"/>
        </w:rPr>
        <w:t xml:space="preserve">вечало нормативным требованиям, что составляло </w:t>
      </w:r>
      <w:r>
        <w:rPr>
          <w:sz w:val="24"/>
          <w:szCs w:val="24"/>
        </w:rPr>
        <w:t>40</w:t>
      </w:r>
      <w:r w:rsidRPr="00FC00B9">
        <w:rPr>
          <w:sz w:val="24"/>
          <w:szCs w:val="24"/>
        </w:rPr>
        <w:t xml:space="preserve"> % всей протяжённости муниципальных автомобильных дорог.</w:t>
      </w:r>
    </w:p>
    <w:p w:rsidR="00D70C75" w:rsidRPr="00E82738" w:rsidRDefault="00D70C75" w:rsidP="003F2B77">
      <w:pPr>
        <w:ind w:firstLine="851"/>
        <w:jc w:val="both"/>
        <w:rPr>
          <w:sz w:val="24"/>
          <w:szCs w:val="24"/>
        </w:rPr>
      </w:pPr>
      <w:r w:rsidRPr="00567DB3">
        <w:rPr>
          <w:sz w:val="24"/>
          <w:szCs w:val="24"/>
        </w:rPr>
        <w:t xml:space="preserve"> При средней ширине дорог в городском округе </w:t>
      </w:r>
      <w:r w:rsidRPr="009B293F">
        <w:rPr>
          <w:sz w:val="24"/>
          <w:szCs w:val="24"/>
        </w:rPr>
        <w:t>9</w:t>
      </w:r>
      <w:r w:rsidRPr="00E82738">
        <w:rPr>
          <w:sz w:val="24"/>
          <w:szCs w:val="24"/>
        </w:rPr>
        <w:t>метров, площадь муниципальных автомобильных дорог, нуждающихся в ремонте, составляет 380,7 тыс. кв. метров. С учётом прогнозных показателей ежегодного увеличения площади муниципальных автомобильных дорог, нуждающихся в ремонте, исходя из межремонтного срока службы асфальтового покрытия в 10 лет, в течение 2017-2021 годов будут ну</w:t>
      </w:r>
      <w:r w:rsidRPr="00E82738">
        <w:rPr>
          <w:sz w:val="24"/>
          <w:szCs w:val="24"/>
        </w:rPr>
        <w:t>ж</w:t>
      </w:r>
      <w:r w:rsidRPr="00E82738">
        <w:rPr>
          <w:sz w:val="24"/>
          <w:szCs w:val="24"/>
        </w:rPr>
        <w:t>даться в ремонте муниципальные автомобильные дороги площадью 964,2: 10 х 5 = 482,1 тыс. кв. метров. Таким образом, площадь дорожн</w:t>
      </w:r>
      <w:r w:rsidRPr="00E82738">
        <w:rPr>
          <w:sz w:val="24"/>
          <w:szCs w:val="24"/>
        </w:rPr>
        <w:t>о</w:t>
      </w:r>
      <w:r w:rsidRPr="00E82738">
        <w:rPr>
          <w:sz w:val="24"/>
          <w:szCs w:val="24"/>
        </w:rPr>
        <w:t>го покрытия муниципальных автомобильных дорог, нуждающегося в ремонте в период реализации подпрограммы, составит 380,7+482,1=682,8 тыс. кв. метров. Следовательно, ежегодно в течение периода реализации подпрограммы необходимо ремонтировать а</w:t>
      </w:r>
      <w:r w:rsidRPr="00E82738">
        <w:rPr>
          <w:sz w:val="24"/>
          <w:szCs w:val="24"/>
        </w:rPr>
        <w:t>с</w:t>
      </w:r>
      <w:r w:rsidRPr="00E82738">
        <w:rPr>
          <w:sz w:val="24"/>
          <w:szCs w:val="24"/>
        </w:rPr>
        <w:t>фальтовое покрытие муниципальных автомобильных дорог площадью 682,8 : 5 = 136,56 тыс. кв. метров. При средней стоимости ремонта 1 кв. метра асфальтового покрытия, сложившегося в 2016 году, в 850 руб., не учитывая инфляционные процессы в экономике, ежегодная п</w:t>
      </w:r>
      <w:r w:rsidRPr="00E82738">
        <w:rPr>
          <w:sz w:val="24"/>
          <w:szCs w:val="24"/>
        </w:rPr>
        <w:t>о</w:t>
      </w:r>
      <w:r w:rsidRPr="00E82738">
        <w:rPr>
          <w:sz w:val="24"/>
          <w:szCs w:val="24"/>
        </w:rPr>
        <w:t>требность денежных средств только на ремонт асфальтового покрытия муниципальных автомобильных дорог составит:</w:t>
      </w:r>
    </w:p>
    <w:p w:rsidR="00D70C75" w:rsidRPr="00E82738" w:rsidRDefault="00D70C75" w:rsidP="003F2B77">
      <w:pPr>
        <w:ind w:firstLine="851"/>
        <w:jc w:val="center"/>
        <w:rPr>
          <w:sz w:val="24"/>
          <w:szCs w:val="24"/>
        </w:rPr>
      </w:pPr>
      <w:r w:rsidRPr="00E82738">
        <w:rPr>
          <w:sz w:val="24"/>
          <w:szCs w:val="24"/>
        </w:rPr>
        <w:t>850 х 136 560 = 116 076 тыс. рублей.</w:t>
      </w:r>
    </w:p>
    <w:p w:rsidR="00D70C75" w:rsidRPr="002D2559" w:rsidRDefault="00D70C75" w:rsidP="003F2B77">
      <w:pPr>
        <w:ind w:firstLine="851"/>
        <w:jc w:val="both"/>
        <w:rPr>
          <w:sz w:val="24"/>
          <w:szCs w:val="24"/>
        </w:rPr>
      </w:pPr>
      <w:r w:rsidRPr="00E82738">
        <w:rPr>
          <w:sz w:val="24"/>
          <w:szCs w:val="24"/>
        </w:rPr>
        <w:t>Таких финансовых средств в бюджете городского округа нет. Ежегодно выделяемые средства на реализацию подпрограммы в части проведения ремонта муниципальных автомобильных дорог будут обеспечивать только 18% потребности в средствах на проведение ремонта дорожного покрытия муниципальных автомобильных дорог. Поддержание эксплуатационных характеристик покрытия муниципальных а</w:t>
      </w:r>
      <w:r w:rsidRPr="00E82738">
        <w:rPr>
          <w:sz w:val="24"/>
          <w:szCs w:val="24"/>
        </w:rPr>
        <w:t>в</w:t>
      </w:r>
      <w:r w:rsidRPr="00E82738">
        <w:rPr>
          <w:sz w:val="24"/>
          <w:szCs w:val="24"/>
        </w:rPr>
        <w:t>томобильных дорог будет, в основном, происходить за счёт работ по содержанию муниципальных автомобильных</w:t>
      </w:r>
      <w:r w:rsidRPr="002D2559">
        <w:rPr>
          <w:sz w:val="24"/>
          <w:szCs w:val="24"/>
        </w:rPr>
        <w:t xml:space="preserve"> дороги </w:t>
      </w:r>
      <w:r w:rsidRPr="002D2559">
        <w:rPr>
          <w:sz w:val="24"/>
        </w:rPr>
        <w:t xml:space="preserve"> работ по устран</w:t>
      </w:r>
      <w:r w:rsidRPr="002D2559">
        <w:rPr>
          <w:sz w:val="24"/>
        </w:rPr>
        <w:t>е</w:t>
      </w:r>
      <w:r w:rsidRPr="002D2559">
        <w:rPr>
          <w:sz w:val="24"/>
        </w:rPr>
        <w:t xml:space="preserve">нию деформаций и повреждений дорожного покрытия, не влекущие увеличение межремонтного срока эксплуатации </w:t>
      </w:r>
      <w:r w:rsidRPr="002D2559">
        <w:rPr>
          <w:sz w:val="24"/>
          <w:szCs w:val="24"/>
        </w:rPr>
        <w:t>муниципальных авт</w:t>
      </w:r>
      <w:r w:rsidRPr="002D2559">
        <w:rPr>
          <w:sz w:val="24"/>
          <w:szCs w:val="24"/>
        </w:rPr>
        <w:t>о</w:t>
      </w:r>
      <w:r w:rsidRPr="002D2559">
        <w:rPr>
          <w:sz w:val="24"/>
          <w:szCs w:val="24"/>
        </w:rPr>
        <w:t>мобильных дорог.</w:t>
      </w:r>
    </w:p>
    <w:p w:rsidR="00D70C75" w:rsidRDefault="00D70C75" w:rsidP="003F2B77">
      <w:pPr>
        <w:ind w:firstLine="851"/>
        <w:jc w:val="both"/>
        <w:rPr>
          <w:sz w:val="24"/>
          <w:szCs w:val="24"/>
        </w:rPr>
      </w:pPr>
      <w:r w:rsidRPr="00BC0E96">
        <w:rPr>
          <w:sz w:val="24"/>
          <w:szCs w:val="24"/>
        </w:rPr>
        <w:t xml:space="preserve">При сценарном плане финансирования дорожной деятельности в соответствии с </w:t>
      </w:r>
      <w:r>
        <w:rPr>
          <w:sz w:val="24"/>
          <w:szCs w:val="24"/>
        </w:rPr>
        <w:t xml:space="preserve"> подпрограммой</w:t>
      </w:r>
      <w:r w:rsidRPr="00BC0E96">
        <w:rPr>
          <w:sz w:val="24"/>
          <w:szCs w:val="24"/>
        </w:rPr>
        <w:t>ситуация будет соответствовать минимальному варианту осуществления дорожной деятельности на территории городского округа и не позволит кардинальным образом р</w:t>
      </w:r>
      <w:r w:rsidRPr="00BC0E96">
        <w:rPr>
          <w:sz w:val="24"/>
          <w:szCs w:val="24"/>
        </w:rPr>
        <w:t>е</w:t>
      </w:r>
      <w:r w:rsidRPr="00BC0E96">
        <w:rPr>
          <w:sz w:val="24"/>
          <w:szCs w:val="24"/>
        </w:rPr>
        <w:t xml:space="preserve">шить проблему </w:t>
      </w:r>
      <w:r>
        <w:rPr>
          <w:sz w:val="24"/>
          <w:szCs w:val="24"/>
        </w:rPr>
        <w:t xml:space="preserve">опережение темпа ухудшения </w:t>
      </w:r>
      <w:r w:rsidRPr="00BC0E96">
        <w:rPr>
          <w:sz w:val="24"/>
          <w:szCs w:val="24"/>
        </w:rPr>
        <w:t>качества состояния мун</w:t>
      </w:r>
      <w:r>
        <w:rPr>
          <w:sz w:val="24"/>
          <w:szCs w:val="24"/>
        </w:rPr>
        <w:t>иципальных автомобильных дорог над темпом ремонта муниципал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ных автомобильных дорог.</w:t>
      </w:r>
    </w:p>
    <w:p w:rsidR="00D70C75" w:rsidRDefault="00D70C75" w:rsidP="003F2B77">
      <w:pPr>
        <w:ind w:firstLine="851"/>
        <w:jc w:val="both"/>
        <w:rPr>
          <w:sz w:val="24"/>
          <w:szCs w:val="24"/>
        </w:rPr>
      </w:pPr>
    </w:p>
    <w:p w:rsidR="00D70C75" w:rsidRDefault="00D70C75" w:rsidP="007E0021">
      <w:pPr>
        <w:jc w:val="center"/>
        <w:rPr>
          <w:b/>
          <w:sz w:val="24"/>
          <w:szCs w:val="24"/>
        </w:rPr>
      </w:pPr>
    </w:p>
    <w:p w:rsidR="00D70C75" w:rsidRDefault="00D70C75" w:rsidP="007E0021">
      <w:pPr>
        <w:jc w:val="center"/>
        <w:rPr>
          <w:b/>
          <w:sz w:val="24"/>
          <w:szCs w:val="24"/>
        </w:rPr>
      </w:pPr>
    </w:p>
    <w:p w:rsidR="00D70C75" w:rsidRDefault="00D70C75" w:rsidP="007E0021">
      <w:pPr>
        <w:jc w:val="center"/>
        <w:rPr>
          <w:b/>
          <w:sz w:val="24"/>
          <w:szCs w:val="24"/>
        </w:rPr>
      </w:pPr>
    </w:p>
    <w:p w:rsidR="00D70C75" w:rsidRDefault="00D70C75" w:rsidP="007E0021">
      <w:pPr>
        <w:jc w:val="center"/>
        <w:rPr>
          <w:b/>
          <w:sz w:val="24"/>
          <w:szCs w:val="24"/>
        </w:rPr>
      </w:pPr>
    </w:p>
    <w:p w:rsidR="00D70C75" w:rsidRDefault="00D70C75" w:rsidP="007E0021">
      <w:pPr>
        <w:jc w:val="center"/>
        <w:rPr>
          <w:b/>
          <w:sz w:val="24"/>
          <w:szCs w:val="24"/>
        </w:rPr>
      </w:pPr>
    </w:p>
    <w:p w:rsidR="00D70C75" w:rsidRDefault="00D70C75" w:rsidP="007E0021">
      <w:pPr>
        <w:jc w:val="center"/>
        <w:rPr>
          <w:b/>
          <w:sz w:val="24"/>
          <w:szCs w:val="24"/>
        </w:rPr>
      </w:pPr>
    </w:p>
    <w:p w:rsidR="00D70C75" w:rsidRDefault="00D70C75" w:rsidP="00706303">
      <w:pPr>
        <w:rPr>
          <w:b/>
          <w:sz w:val="24"/>
          <w:szCs w:val="24"/>
        </w:rPr>
      </w:pPr>
    </w:p>
    <w:sectPr w:rsidR="00D70C75" w:rsidSect="00F32EE2">
      <w:headerReference w:type="default" r:id="rId7"/>
      <w:footerReference w:type="even" r:id="rId8"/>
      <w:footerReference w:type="default" r:id="rId9"/>
      <w:pgSz w:w="16838" w:h="11906" w:orient="landscape"/>
      <w:pgMar w:top="850" w:right="1134" w:bottom="1276" w:left="1134" w:header="510" w:footer="680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C75" w:rsidRDefault="00D70C75">
      <w:r>
        <w:separator/>
      </w:r>
    </w:p>
  </w:endnote>
  <w:endnote w:type="continuationSeparator" w:id="1">
    <w:p w:rsidR="00D70C75" w:rsidRDefault="00D70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C75" w:rsidRDefault="00D70C75" w:rsidP="00D117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0C75" w:rsidRDefault="00D70C75" w:rsidP="00D1178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C75" w:rsidRDefault="00D70C75" w:rsidP="00D1178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C75" w:rsidRDefault="00D70C75">
      <w:r>
        <w:separator/>
      </w:r>
    </w:p>
  </w:footnote>
  <w:footnote w:type="continuationSeparator" w:id="1">
    <w:p w:rsidR="00D70C75" w:rsidRDefault="00D70C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C75" w:rsidRPr="00CF481D" w:rsidRDefault="00D70C75">
    <w:pPr>
      <w:pStyle w:val="Header"/>
      <w:jc w:val="center"/>
    </w:pPr>
    <w:fldSimple w:instr="PAGE   \* MERGEFORMAT">
      <w:r>
        <w:rPr>
          <w:noProof/>
        </w:rPr>
        <w:t>18</w:t>
      </w:r>
    </w:fldSimple>
  </w:p>
  <w:p w:rsidR="00D70C75" w:rsidRDefault="00D70C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45FA0"/>
    <w:multiLevelType w:val="hybridMultilevel"/>
    <w:tmpl w:val="A1326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0FF"/>
    <w:rsid w:val="000069B7"/>
    <w:rsid w:val="000100B5"/>
    <w:rsid w:val="0001012E"/>
    <w:rsid w:val="00010BB2"/>
    <w:rsid w:val="00011907"/>
    <w:rsid w:val="00015A28"/>
    <w:rsid w:val="0002096B"/>
    <w:rsid w:val="00030547"/>
    <w:rsid w:val="00035C68"/>
    <w:rsid w:val="000412F8"/>
    <w:rsid w:val="00044E6E"/>
    <w:rsid w:val="00051823"/>
    <w:rsid w:val="00075AB3"/>
    <w:rsid w:val="00076B83"/>
    <w:rsid w:val="000803CD"/>
    <w:rsid w:val="00096680"/>
    <w:rsid w:val="000C52F6"/>
    <w:rsid w:val="000C7B20"/>
    <w:rsid w:val="000E2DC4"/>
    <w:rsid w:val="000E4FF3"/>
    <w:rsid w:val="000E5919"/>
    <w:rsid w:val="000F4776"/>
    <w:rsid w:val="00100841"/>
    <w:rsid w:val="00101825"/>
    <w:rsid w:val="00122A02"/>
    <w:rsid w:val="00123E2A"/>
    <w:rsid w:val="001354B4"/>
    <w:rsid w:val="00142D94"/>
    <w:rsid w:val="0014780D"/>
    <w:rsid w:val="00152085"/>
    <w:rsid w:val="00157606"/>
    <w:rsid w:val="00162475"/>
    <w:rsid w:val="00163C60"/>
    <w:rsid w:val="00186239"/>
    <w:rsid w:val="001B5A38"/>
    <w:rsid w:val="001C54E4"/>
    <w:rsid w:val="001D3223"/>
    <w:rsid w:val="001D4A5A"/>
    <w:rsid w:val="001E04C3"/>
    <w:rsid w:val="001F02CE"/>
    <w:rsid w:val="00201D53"/>
    <w:rsid w:val="002024B4"/>
    <w:rsid w:val="0020605B"/>
    <w:rsid w:val="0020667B"/>
    <w:rsid w:val="002102C3"/>
    <w:rsid w:val="00220255"/>
    <w:rsid w:val="00224E0B"/>
    <w:rsid w:val="0023156F"/>
    <w:rsid w:val="00231ACB"/>
    <w:rsid w:val="00235D34"/>
    <w:rsid w:val="00242497"/>
    <w:rsid w:val="00242508"/>
    <w:rsid w:val="0024489C"/>
    <w:rsid w:val="00247FB7"/>
    <w:rsid w:val="00267873"/>
    <w:rsid w:val="002714A0"/>
    <w:rsid w:val="00282228"/>
    <w:rsid w:val="00282770"/>
    <w:rsid w:val="00283AF1"/>
    <w:rsid w:val="00286B40"/>
    <w:rsid w:val="0029633A"/>
    <w:rsid w:val="00296B94"/>
    <w:rsid w:val="002A65DB"/>
    <w:rsid w:val="002A6D5A"/>
    <w:rsid w:val="002C63CF"/>
    <w:rsid w:val="002C6EB8"/>
    <w:rsid w:val="002D2559"/>
    <w:rsid w:val="002D71F6"/>
    <w:rsid w:val="002E5ACE"/>
    <w:rsid w:val="003206F8"/>
    <w:rsid w:val="00322B52"/>
    <w:rsid w:val="00327D34"/>
    <w:rsid w:val="003378E5"/>
    <w:rsid w:val="00342425"/>
    <w:rsid w:val="00345526"/>
    <w:rsid w:val="00350659"/>
    <w:rsid w:val="0036434D"/>
    <w:rsid w:val="003746A5"/>
    <w:rsid w:val="003766BC"/>
    <w:rsid w:val="00377320"/>
    <w:rsid w:val="00385941"/>
    <w:rsid w:val="003903E4"/>
    <w:rsid w:val="003919DD"/>
    <w:rsid w:val="00392E6B"/>
    <w:rsid w:val="003A17DA"/>
    <w:rsid w:val="003A42C0"/>
    <w:rsid w:val="003A4CF2"/>
    <w:rsid w:val="003B240C"/>
    <w:rsid w:val="003B40AD"/>
    <w:rsid w:val="003C2AA9"/>
    <w:rsid w:val="003C378C"/>
    <w:rsid w:val="003C5286"/>
    <w:rsid w:val="003C7169"/>
    <w:rsid w:val="003D1A98"/>
    <w:rsid w:val="003D1E49"/>
    <w:rsid w:val="003D5153"/>
    <w:rsid w:val="003D6C5C"/>
    <w:rsid w:val="003E1570"/>
    <w:rsid w:val="003F2B77"/>
    <w:rsid w:val="003F38BA"/>
    <w:rsid w:val="004019A1"/>
    <w:rsid w:val="0040290F"/>
    <w:rsid w:val="00407EC1"/>
    <w:rsid w:val="004139C6"/>
    <w:rsid w:val="00425699"/>
    <w:rsid w:val="00433CA7"/>
    <w:rsid w:val="00436110"/>
    <w:rsid w:val="00437A85"/>
    <w:rsid w:val="00440B30"/>
    <w:rsid w:val="00453BAE"/>
    <w:rsid w:val="00462A55"/>
    <w:rsid w:val="004645DE"/>
    <w:rsid w:val="00475F24"/>
    <w:rsid w:val="004A05DA"/>
    <w:rsid w:val="004A0686"/>
    <w:rsid w:val="004B79CC"/>
    <w:rsid w:val="004C5EE4"/>
    <w:rsid w:val="004D1918"/>
    <w:rsid w:val="004D79D0"/>
    <w:rsid w:val="004E5796"/>
    <w:rsid w:val="004F1F29"/>
    <w:rsid w:val="00504A52"/>
    <w:rsid w:val="00507052"/>
    <w:rsid w:val="00520675"/>
    <w:rsid w:val="0052305C"/>
    <w:rsid w:val="005238D5"/>
    <w:rsid w:val="00526432"/>
    <w:rsid w:val="005275C6"/>
    <w:rsid w:val="00541434"/>
    <w:rsid w:val="00543281"/>
    <w:rsid w:val="0054784C"/>
    <w:rsid w:val="00566FDB"/>
    <w:rsid w:val="00567DB3"/>
    <w:rsid w:val="00567E9D"/>
    <w:rsid w:val="0057100A"/>
    <w:rsid w:val="0057247E"/>
    <w:rsid w:val="0057777F"/>
    <w:rsid w:val="005814C2"/>
    <w:rsid w:val="005822D8"/>
    <w:rsid w:val="00591289"/>
    <w:rsid w:val="005972E9"/>
    <w:rsid w:val="005A55BA"/>
    <w:rsid w:val="005A62FF"/>
    <w:rsid w:val="005B0D7D"/>
    <w:rsid w:val="005B3B9D"/>
    <w:rsid w:val="005D0176"/>
    <w:rsid w:val="005D44B1"/>
    <w:rsid w:val="005E158D"/>
    <w:rsid w:val="005E48DF"/>
    <w:rsid w:val="005E53D4"/>
    <w:rsid w:val="005E757C"/>
    <w:rsid w:val="005F00FF"/>
    <w:rsid w:val="00601F67"/>
    <w:rsid w:val="006078C2"/>
    <w:rsid w:val="00611A4A"/>
    <w:rsid w:val="006215AA"/>
    <w:rsid w:val="00622326"/>
    <w:rsid w:val="00641485"/>
    <w:rsid w:val="00643727"/>
    <w:rsid w:val="006458F1"/>
    <w:rsid w:val="00647D51"/>
    <w:rsid w:val="00664C0D"/>
    <w:rsid w:val="00667738"/>
    <w:rsid w:val="00670106"/>
    <w:rsid w:val="0067270E"/>
    <w:rsid w:val="00673C31"/>
    <w:rsid w:val="00677192"/>
    <w:rsid w:val="00690C3E"/>
    <w:rsid w:val="00694E81"/>
    <w:rsid w:val="006A10CD"/>
    <w:rsid w:val="006A4158"/>
    <w:rsid w:val="006B5C8C"/>
    <w:rsid w:val="006B63BB"/>
    <w:rsid w:val="006B7E79"/>
    <w:rsid w:val="006C16C9"/>
    <w:rsid w:val="006C6FBF"/>
    <w:rsid w:val="006D1D81"/>
    <w:rsid w:val="006E1905"/>
    <w:rsid w:val="006E228B"/>
    <w:rsid w:val="006E665F"/>
    <w:rsid w:val="006F6481"/>
    <w:rsid w:val="006F6FA3"/>
    <w:rsid w:val="006F7BF1"/>
    <w:rsid w:val="00706212"/>
    <w:rsid w:val="00706303"/>
    <w:rsid w:val="00706FD4"/>
    <w:rsid w:val="007103BA"/>
    <w:rsid w:val="00712969"/>
    <w:rsid w:val="007214DC"/>
    <w:rsid w:val="00724B86"/>
    <w:rsid w:val="00737483"/>
    <w:rsid w:val="0074189C"/>
    <w:rsid w:val="0075384D"/>
    <w:rsid w:val="00762573"/>
    <w:rsid w:val="0076357D"/>
    <w:rsid w:val="007640BF"/>
    <w:rsid w:val="00767A8B"/>
    <w:rsid w:val="00773C29"/>
    <w:rsid w:val="00774E99"/>
    <w:rsid w:val="0077743A"/>
    <w:rsid w:val="0077752A"/>
    <w:rsid w:val="00795ED9"/>
    <w:rsid w:val="007A1A93"/>
    <w:rsid w:val="007B03C5"/>
    <w:rsid w:val="007B71F3"/>
    <w:rsid w:val="007C430F"/>
    <w:rsid w:val="007C69BF"/>
    <w:rsid w:val="007D6750"/>
    <w:rsid w:val="007E0021"/>
    <w:rsid w:val="007E2AD3"/>
    <w:rsid w:val="007F0BB8"/>
    <w:rsid w:val="007F62D9"/>
    <w:rsid w:val="007F7F43"/>
    <w:rsid w:val="00801739"/>
    <w:rsid w:val="00805EF7"/>
    <w:rsid w:val="008166B3"/>
    <w:rsid w:val="00823879"/>
    <w:rsid w:val="008313C3"/>
    <w:rsid w:val="00831606"/>
    <w:rsid w:val="008360C8"/>
    <w:rsid w:val="00847E9E"/>
    <w:rsid w:val="0085667F"/>
    <w:rsid w:val="0085780A"/>
    <w:rsid w:val="00860A2E"/>
    <w:rsid w:val="00875ADA"/>
    <w:rsid w:val="00881E9B"/>
    <w:rsid w:val="00881FEB"/>
    <w:rsid w:val="00887706"/>
    <w:rsid w:val="00890284"/>
    <w:rsid w:val="00890338"/>
    <w:rsid w:val="008939F7"/>
    <w:rsid w:val="008A2A9C"/>
    <w:rsid w:val="008B12CA"/>
    <w:rsid w:val="008C131C"/>
    <w:rsid w:val="008C21E5"/>
    <w:rsid w:val="008C3034"/>
    <w:rsid w:val="008D76F9"/>
    <w:rsid w:val="008E0B8A"/>
    <w:rsid w:val="008E389B"/>
    <w:rsid w:val="008E468C"/>
    <w:rsid w:val="008E5C6C"/>
    <w:rsid w:val="008E707A"/>
    <w:rsid w:val="00905769"/>
    <w:rsid w:val="00907F0C"/>
    <w:rsid w:val="00911815"/>
    <w:rsid w:val="00913403"/>
    <w:rsid w:val="0091529E"/>
    <w:rsid w:val="0091536D"/>
    <w:rsid w:val="00921E1E"/>
    <w:rsid w:val="009271BD"/>
    <w:rsid w:val="00942E5F"/>
    <w:rsid w:val="009516E8"/>
    <w:rsid w:val="00955559"/>
    <w:rsid w:val="00966145"/>
    <w:rsid w:val="009710A2"/>
    <w:rsid w:val="0097131F"/>
    <w:rsid w:val="00982480"/>
    <w:rsid w:val="00995FB8"/>
    <w:rsid w:val="009978FD"/>
    <w:rsid w:val="009A55DC"/>
    <w:rsid w:val="009A6A89"/>
    <w:rsid w:val="009A6ED1"/>
    <w:rsid w:val="009A7509"/>
    <w:rsid w:val="009B293F"/>
    <w:rsid w:val="009B33DA"/>
    <w:rsid w:val="009C0566"/>
    <w:rsid w:val="009C0707"/>
    <w:rsid w:val="009C183F"/>
    <w:rsid w:val="009C27AA"/>
    <w:rsid w:val="009C280F"/>
    <w:rsid w:val="009C6677"/>
    <w:rsid w:val="009C6B13"/>
    <w:rsid w:val="009D0B17"/>
    <w:rsid w:val="009D2697"/>
    <w:rsid w:val="009E3FBB"/>
    <w:rsid w:val="009F4501"/>
    <w:rsid w:val="00A034B5"/>
    <w:rsid w:val="00A059D1"/>
    <w:rsid w:val="00A22DCE"/>
    <w:rsid w:val="00A3012F"/>
    <w:rsid w:val="00A37E5B"/>
    <w:rsid w:val="00A42C45"/>
    <w:rsid w:val="00A4529B"/>
    <w:rsid w:val="00A46D36"/>
    <w:rsid w:val="00A46E08"/>
    <w:rsid w:val="00A508EE"/>
    <w:rsid w:val="00A53C2A"/>
    <w:rsid w:val="00A571BA"/>
    <w:rsid w:val="00A67621"/>
    <w:rsid w:val="00A728E2"/>
    <w:rsid w:val="00A7298F"/>
    <w:rsid w:val="00A73349"/>
    <w:rsid w:val="00A74A4B"/>
    <w:rsid w:val="00A81815"/>
    <w:rsid w:val="00A8511B"/>
    <w:rsid w:val="00A868D6"/>
    <w:rsid w:val="00A905B3"/>
    <w:rsid w:val="00AA663D"/>
    <w:rsid w:val="00AB1A60"/>
    <w:rsid w:val="00AB3C14"/>
    <w:rsid w:val="00AB655B"/>
    <w:rsid w:val="00AD1A46"/>
    <w:rsid w:val="00AD24FF"/>
    <w:rsid w:val="00AD32A4"/>
    <w:rsid w:val="00AE1B65"/>
    <w:rsid w:val="00AE3C2A"/>
    <w:rsid w:val="00AF01F5"/>
    <w:rsid w:val="00AF0210"/>
    <w:rsid w:val="00AF46D0"/>
    <w:rsid w:val="00B1006B"/>
    <w:rsid w:val="00B2192B"/>
    <w:rsid w:val="00B23CBA"/>
    <w:rsid w:val="00B32387"/>
    <w:rsid w:val="00B32832"/>
    <w:rsid w:val="00B3494E"/>
    <w:rsid w:val="00B435DA"/>
    <w:rsid w:val="00B51B9D"/>
    <w:rsid w:val="00B55F8C"/>
    <w:rsid w:val="00B61130"/>
    <w:rsid w:val="00B70327"/>
    <w:rsid w:val="00B82CFE"/>
    <w:rsid w:val="00B849C7"/>
    <w:rsid w:val="00B84F40"/>
    <w:rsid w:val="00B910F0"/>
    <w:rsid w:val="00B92E0B"/>
    <w:rsid w:val="00B94F40"/>
    <w:rsid w:val="00B95C89"/>
    <w:rsid w:val="00BA2072"/>
    <w:rsid w:val="00BB3E81"/>
    <w:rsid w:val="00BC0E96"/>
    <w:rsid w:val="00BD54CE"/>
    <w:rsid w:val="00BE17C3"/>
    <w:rsid w:val="00BF1F47"/>
    <w:rsid w:val="00BF3D36"/>
    <w:rsid w:val="00BF5D01"/>
    <w:rsid w:val="00C00EA9"/>
    <w:rsid w:val="00C0129E"/>
    <w:rsid w:val="00C14BAE"/>
    <w:rsid w:val="00C16D0F"/>
    <w:rsid w:val="00C23CCC"/>
    <w:rsid w:val="00C24BC7"/>
    <w:rsid w:val="00C27097"/>
    <w:rsid w:val="00C27D03"/>
    <w:rsid w:val="00C3317D"/>
    <w:rsid w:val="00C411A1"/>
    <w:rsid w:val="00C55B11"/>
    <w:rsid w:val="00C5749D"/>
    <w:rsid w:val="00C6207D"/>
    <w:rsid w:val="00C63548"/>
    <w:rsid w:val="00C66E80"/>
    <w:rsid w:val="00C674D6"/>
    <w:rsid w:val="00C70CB4"/>
    <w:rsid w:val="00C71FCA"/>
    <w:rsid w:val="00C7421E"/>
    <w:rsid w:val="00C75542"/>
    <w:rsid w:val="00C854DA"/>
    <w:rsid w:val="00C94DF7"/>
    <w:rsid w:val="00C95878"/>
    <w:rsid w:val="00CC518F"/>
    <w:rsid w:val="00CD4091"/>
    <w:rsid w:val="00CF1578"/>
    <w:rsid w:val="00CF1B58"/>
    <w:rsid w:val="00CF481D"/>
    <w:rsid w:val="00D0658F"/>
    <w:rsid w:val="00D113AE"/>
    <w:rsid w:val="00D11784"/>
    <w:rsid w:val="00D1770D"/>
    <w:rsid w:val="00D22FB8"/>
    <w:rsid w:val="00D24421"/>
    <w:rsid w:val="00D26285"/>
    <w:rsid w:val="00D30E79"/>
    <w:rsid w:val="00D373F3"/>
    <w:rsid w:val="00D438E2"/>
    <w:rsid w:val="00D547C3"/>
    <w:rsid w:val="00D60B25"/>
    <w:rsid w:val="00D62C1C"/>
    <w:rsid w:val="00D64650"/>
    <w:rsid w:val="00D70C75"/>
    <w:rsid w:val="00D714B9"/>
    <w:rsid w:val="00D92D77"/>
    <w:rsid w:val="00D97125"/>
    <w:rsid w:val="00DA02CF"/>
    <w:rsid w:val="00DA652A"/>
    <w:rsid w:val="00DB6589"/>
    <w:rsid w:val="00DC0240"/>
    <w:rsid w:val="00DC1680"/>
    <w:rsid w:val="00DC2B9D"/>
    <w:rsid w:val="00DC639E"/>
    <w:rsid w:val="00DD2C1B"/>
    <w:rsid w:val="00DD6A9D"/>
    <w:rsid w:val="00DF0E8D"/>
    <w:rsid w:val="00DF5757"/>
    <w:rsid w:val="00E04D09"/>
    <w:rsid w:val="00E17E9D"/>
    <w:rsid w:val="00E231F4"/>
    <w:rsid w:val="00E23268"/>
    <w:rsid w:val="00E30CA5"/>
    <w:rsid w:val="00E3638B"/>
    <w:rsid w:val="00E36F88"/>
    <w:rsid w:val="00E447B5"/>
    <w:rsid w:val="00E57C60"/>
    <w:rsid w:val="00E62CC9"/>
    <w:rsid w:val="00E66421"/>
    <w:rsid w:val="00E7057C"/>
    <w:rsid w:val="00E71D98"/>
    <w:rsid w:val="00E760F2"/>
    <w:rsid w:val="00E818C2"/>
    <w:rsid w:val="00E822EC"/>
    <w:rsid w:val="00E82738"/>
    <w:rsid w:val="00E84123"/>
    <w:rsid w:val="00E841D9"/>
    <w:rsid w:val="00E9548E"/>
    <w:rsid w:val="00EA2084"/>
    <w:rsid w:val="00EB0F6C"/>
    <w:rsid w:val="00EB1146"/>
    <w:rsid w:val="00EB1888"/>
    <w:rsid w:val="00EB2160"/>
    <w:rsid w:val="00EB31D0"/>
    <w:rsid w:val="00EB46C5"/>
    <w:rsid w:val="00EB593F"/>
    <w:rsid w:val="00EB5A0C"/>
    <w:rsid w:val="00EB603B"/>
    <w:rsid w:val="00ED3386"/>
    <w:rsid w:val="00ED7DC9"/>
    <w:rsid w:val="00EE05A1"/>
    <w:rsid w:val="00EE29EF"/>
    <w:rsid w:val="00EE2B50"/>
    <w:rsid w:val="00EE446E"/>
    <w:rsid w:val="00EE620B"/>
    <w:rsid w:val="00EF4BE0"/>
    <w:rsid w:val="00F00EC6"/>
    <w:rsid w:val="00F01F8A"/>
    <w:rsid w:val="00F10FBA"/>
    <w:rsid w:val="00F11C74"/>
    <w:rsid w:val="00F11F6A"/>
    <w:rsid w:val="00F13BA2"/>
    <w:rsid w:val="00F14093"/>
    <w:rsid w:val="00F15D2E"/>
    <w:rsid w:val="00F15E9A"/>
    <w:rsid w:val="00F16D22"/>
    <w:rsid w:val="00F322DB"/>
    <w:rsid w:val="00F32EE2"/>
    <w:rsid w:val="00F33F8D"/>
    <w:rsid w:val="00F52145"/>
    <w:rsid w:val="00F55D8B"/>
    <w:rsid w:val="00F62049"/>
    <w:rsid w:val="00F632C2"/>
    <w:rsid w:val="00F7710F"/>
    <w:rsid w:val="00F772A6"/>
    <w:rsid w:val="00F81020"/>
    <w:rsid w:val="00F84E89"/>
    <w:rsid w:val="00F92B75"/>
    <w:rsid w:val="00F92E87"/>
    <w:rsid w:val="00F973A7"/>
    <w:rsid w:val="00FA37E3"/>
    <w:rsid w:val="00FB19FD"/>
    <w:rsid w:val="00FB2D69"/>
    <w:rsid w:val="00FC00B9"/>
    <w:rsid w:val="00FC29D7"/>
    <w:rsid w:val="00FC3547"/>
    <w:rsid w:val="00FD11CA"/>
    <w:rsid w:val="00FD219B"/>
    <w:rsid w:val="00FD724D"/>
    <w:rsid w:val="00FE2A16"/>
    <w:rsid w:val="00FE7E1F"/>
    <w:rsid w:val="00FF4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3BB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Normal"/>
    <w:uiPriority w:val="99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uiPriority w:val="99"/>
    <w:rsid w:val="006B63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972E9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5972E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903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0338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B3494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14093"/>
    <w:pPr>
      <w:ind w:left="720"/>
      <w:contextualSpacing/>
    </w:pPr>
  </w:style>
  <w:style w:type="paragraph" w:customStyle="1" w:styleId="ConsPlusCell">
    <w:name w:val="ConsPlusCell"/>
    <w:uiPriority w:val="99"/>
    <w:rsid w:val="00F11C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9F4501"/>
    <w:rPr>
      <w:rFonts w:ascii="Times New Roman" w:eastAsia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7F7F4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F7F4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A62FF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38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2993</TotalTime>
  <Pages>4</Pages>
  <Words>1545</Words>
  <Characters>8811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Дергачева</cp:lastModifiedBy>
  <cp:revision>228</cp:revision>
  <cp:lastPrinted>2019-01-29T06:25:00Z</cp:lastPrinted>
  <dcterms:created xsi:type="dcterms:W3CDTF">2014-08-25T14:51:00Z</dcterms:created>
  <dcterms:modified xsi:type="dcterms:W3CDTF">2019-01-29T06:25:00Z</dcterms:modified>
</cp:coreProperties>
</file>